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28535" w14:textId="77777777" w:rsidR="00D90C52" w:rsidRDefault="00D90C52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NAYLER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1D0D3FB0" w14:textId="77777777" w:rsidR="00D90C52" w:rsidRDefault="00D90C52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1100A" w14:textId="77777777" w:rsidR="00D90C52" w:rsidRDefault="00D90C52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125F3" w14:textId="77777777" w:rsidR="00D90C52" w:rsidRDefault="00D90C52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Cirencester,</w:t>
      </w:r>
    </w:p>
    <w:p w14:paraId="3879BEB5" w14:textId="77777777" w:rsidR="00D90C52" w:rsidRDefault="00D90C52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Martin Ferrers(q.v.).</w:t>
      </w:r>
    </w:p>
    <w:p w14:paraId="31960105" w14:textId="77777777" w:rsidR="00D90C52" w:rsidRDefault="00D90C52" w:rsidP="00D90C5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62B1D96E" w14:textId="77777777" w:rsidR="00D90C52" w:rsidRDefault="00D90C52" w:rsidP="00D90C5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p.20)</w:t>
      </w:r>
    </w:p>
    <w:p w14:paraId="43AA5F21" w14:textId="77777777" w:rsidR="005333C0" w:rsidRPr="005333C0" w:rsidRDefault="005333C0" w:rsidP="005333C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333C0">
        <w:rPr>
          <w:rFonts w:ascii="Times New Roman" w:eastAsia="Times New Roman" w:hAnsi="Times New Roman" w:cs="Times New Roman"/>
          <w:sz w:val="24"/>
          <w:szCs w:val="24"/>
        </w:rPr>
        <w:t>30 Oct.1484</w:t>
      </w:r>
      <w:r w:rsidRPr="005333C0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post mortem held in Cirencester into lands</w:t>
      </w:r>
    </w:p>
    <w:p w14:paraId="7A103F17" w14:textId="77777777" w:rsidR="005333C0" w:rsidRPr="005333C0" w:rsidRDefault="005333C0" w:rsidP="005333C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333C0">
        <w:rPr>
          <w:rFonts w:ascii="Times New Roman" w:eastAsia="Times New Roman" w:hAnsi="Times New Roman" w:cs="Times New Roman"/>
          <w:sz w:val="24"/>
          <w:szCs w:val="24"/>
        </w:rPr>
        <w:tab/>
      </w:r>
      <w:r w:rsidRPr="005333C0">
        <w:rPr>
          <w:rFonts w:ascii="Times New Roman" w:eastAsia="Times New Roman" w:hAnsi="Times New Roman" w:cs="Times New Roman"/>
          <w:sz w:val="24"/>
          <w:szCs w:val="24"/>
        </w:rPr>
        <w:tab/>
        <w:t>of Sir William Notyngham(q.v.).</w:t>
      </w:r>
    </w:p>
    <w:p w14:paraId="5C5147D8" w14:textId="77777777" w:rsidR="005333C0" w:rsidRPr="005333C0" w:rsidRDefault="005333C0" w:rsidP="005333C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5333C0">
        <w:rPr>
          <w:rFonts w:ascii="Times New Roman" w:eastAsia="Times New Roman" w:hAnsi="Times New Roman" w:cs="Times New Roman"/>
          <w:sz w:val="24"/>
          <w:szCs w:val="24"/>
        </w:rPr>
        <w:tab/>
      </w:r>
      <w:r w:rsidRPr="005333C0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353E184A" w14:textId="77777777" w:rsidR="005333C0" w:rsidRPr="005333C0" w:rsidRDefault="005333C0" w:rsidP="005333C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333C0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p.62)</w:t>
      </w:r>
    </w:p>
    <w:p w14:paraId="1F4F638A" w14:textId="77777777" w:rsidR="005333C0" w:rsidRDefault="005333C0" w:rsidP="005333C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BEF4F24" w14:textId="77777777" w:rsidR="00D90C52" w:rsidRDefault="00D90C52" w:rsidP="00D90C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6BBED6D" w14:textId="77777777" w:rsidR="00D90C52" w:rsidRDefault="00D90C52" w:rsidP="00D90C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2901DCD" w14:textId="77777777" w:rsidR="00D90C52" w:rsidRDefault="00D90C52" w:rsidP="00D90C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October 2021</w:t>
      </w:r>
    </w:p>
    <w:p w14:paraId="1B588289" w14:textId="4A24E43D" w:rsidR="005333C0" w:rsidRPr="00C54EF5" w:rsidRDefault="005333C0" w:rsidP="00D90C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 November 2023</w:t>
      </w:r>
    </w:p>
    <w:p w14:paraId="239F6D70" w14:textId="1DD42BF3" w:rsidR="00BA00AB" w:rsidRPr="00D90C5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90C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A33F1" w14:textId="77777777" w:rsidR="00D90C52" w:rsidRDefault="00D90C52" w:rsidP="009139A6">
      <w:r>
        <w:separator/>
      </w:r>
    </w:p>
  </w:endnote>
  <w:endnote w:type="continuationSeparator" w:id="0">
    <w:p w14:paraId="02BCA472" w14:textId="77777777" w:rsidR="00D90C52" w:rsidRDefault="00D90C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4F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228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0B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2A12" w14:textId="77777777" w:rsidR="00D90C52" w:rsidRDefault="00D90C52" w:rsidP="009139A6">
      <w:r>
        <w:separator/>
      </w:r>
    </w:p>
  </w:footnote>
  <w:footnote w:type="continuationSeparator" w:id="0">
    <w:p w14:paraId="1EFE9459" w14:textId="77777777" w:rsidR="00D90C52" w:rsidRDefault="00D90C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F5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50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D2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52"/>
    <w:rsid w:val="000666E0"/>
    <w:rsid w:val="002510B7"/>
    <w:rsid w:val="005333C0"/>
    <w:rsid w:val="005C130B"/>
    <w:rsid w:val="00826F5C"/>
    <w:rsid w:val="009139A6"/>
    <w:rsid w:val="009448BB"/>
    <w:rsid w:val="00A3176C"/>
    <w:rsid w:val="00AE65F8"/>
    <w:rsid w:val="00BA00AB"/>
    <w:rsid w:val="00CB4ED9"/>
    <w:rsid w:val="00D90C5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48429"/>
  <w15:chartTrackingRefBased/>
  <w15:docId w15:val="{B8CD642D-A8F3-45F0-A79D-D6ACE9BC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2021-10-17T20:03:00Z</dcterms:created>
  <dcterms:modified xsi:type="dcterms:W3CDTF">2023-11-28T16:43:00Z</dcterms:modified>
</cp:coreProperties>
</file>